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Deckenarbeiten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 Deckenarbeiten -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